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Simon SONDER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Frithestock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Priory.</w:t>
      </w:r>
    </w:p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600B1" w:rsidRDefault="008600B1" w:rsidP="00860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</w:p>
    <w:sectPr w:rsidR="00DD5B8A" w:rsidRPr="008600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0B1" w:rsidRDefault="008600B1" w:rsidP="00564E3C">
      <w:pPr>
        <w:spacing w:after="0" w:line="240" w:lineRule="auto"/>
      </w:pPr>
      <w:r>
        <w:separator/>
      </w:r>
    </w:p>
  </w:endnote>
  <w:endnote w:type="continuationSeparator" w:id="0">
    <w:p w:rsidR="008600B1" w:rsidRDefault="008600B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600B1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0B1" w:rsidRDefault="008600B1" w:rsidP="00564E3C">
      <w:pPr>
        <w:spacing w:after="0" w:line="240" w:lineRule="auto"/>
      </w:pPr>
      <w:r>
        <w:separator/>
      </w:r>
    </w:p>
  </w:footnote>
  <w:footnote w:type="continuationSeparator" w:id="0">
    <w:p w:rsidR="008600B1" w:rsidRDefault="008600B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0B1"/>
    <w:rsid w:val="00372DC6"/>
    <w:rsid w:val="00564E3C"/>
    <w:rsid w:val="0064591D"/>
    <w:rsid w:val="008600B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12EFA"/>
  <w15:chartTrackingRefBased/>
  <w15:docId w15:val="{049A8AE7-E236-4C19-B815-8332B987F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2016-02-18T19:47:00Z</dcterms:created>
  <dcterms:modified xsi:type="dcterms:W3CDTF">2016-02-18T19:48:00Z</dcterms:modified>
</cp:coreProperties>
</file>